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Luton South and South Bedfordshire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Luton South and South Bedfordshire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Luton South and South Bedfordshire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Luton South and South Bedfordshire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Luton South and South Bedfordshire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Luton South and South Bedfordshire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Luton South and South Bedfordshire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Luton South and South Bedfordshire is estimated to be </w:t>
      </w:r>
      <w:r w:rsidRPr="00773DF7">
        <w:rPr>
          <w:rFonts w:ascii="Libre Franklin Light" w:eastAsia="Times New Roman" w:hAnsi="Libre Franklin Light" w:cs="Calibri Light"/>
          <w:b/>
          <w:bCs/>
          <w:color w:val="C45911" w:themeColor="accent2" w:themeShade="BF"/>
        </w:rPr>
        <w:t xml:space="preserve">£3,995,895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Luton South and South Bedfordshire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 South and South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 South and South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Luton South and South Bedfordshire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uton South and South Bed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Luton South and South Bedfordshire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uton South and South Bed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 South and South Bedfordshire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uton South and South Bed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Luton South and South Bedfordshire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Luton South and South Bedfordshire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 South and South Bedfordshire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Luton South and South Bedfordshire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Luton South and South Bedfordshire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Luton South and South Bedfordshire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£3,995,895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Luton South and South Bedfordshire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£65,087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£1,346,027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£96,425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£27,119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£49,719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£2,411,518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£3,995,895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Luton South and South Bedfordshire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South and South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South and South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South and South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South and South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Luton South and South Bedfordshire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Luton South and South Bedfordshire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Luton South and South Bedfordshire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740B9C1-6214-4B8D-811E-430B000423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